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DD25A8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6C6CEF" w:rsidRPr="006C6CEF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proofErr w:type="spellStart"/>
      <w:r w:rsidR="006C6CEF" w:rsidRPr="006C6CEF">
        <w:rPr>
          <w:rFonts w:eastAsia="Arial"/>
          <w:b/>
          <w:kern w:val="3"/>
          <w:sz w:val="24"/>
          <w:szCs w:val="24"/>
          <w:lang w:eastAsia="zh-CN"/>
        </w:rPr>
        <w:t>Четаева</w:t>
      </w:r>
      <w:proofErr w:type="spellEnd"/>
      <w:r w:rsidR="006C6CEF" w:rsidRPr="006C6CEF">
        <w:rPr>
          <w:rFonts w:eastAsia="Arial"/>
          <w:b/>
          <w:kern w:val="3"/>
          <w:sz w:val="24"/>
          <w:szCs w:val="24"/>
          <w:lang w:eastAsia="zh-CN"/>
        </w:rPr>
        <w:t>, д. 35</w:t>
      </w:r>
    </w:p>
    <w:p w:rsidR="00C44844" w:rsidRPr="00FE22C1" w:rsidRDefault="00C44844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C44844" w:rsidRDefault="0010435B" w:rsidP="00C44844">
      <w:pPr>
        <w:tabs>
          <w:tab w:val="left" w:pos="0"/>
        </w:tabs>
        <w:jc w:val="both"/>
        <w:rPr>
          <w:sz w:val="24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4237C9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6C6CEF" w:rsidRPr="006C6CEF">
        <w:rPr>
          <w:b/>
          <w:bCs/>
          <w:color w:val="000000"/>
          <w:kern w:val="3"/>
          <w:sz w:val="24"/>
          <w:szCs w:val="24"/>
          <w:lang w:eastAsia="zh-CN" w:bidi="hi-IN"/>
        </w:rPr>
        <w:t>549 953,47</w:t>
      </w:r>
      <w:r w:rsidR="006C6CE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6C6CEF" w:rsidRPr="006C6CEF">
        <w:rPr>
          <w:b/>
          <w:bCs/>
          <w:color w:val="000000"/>
          <w:kern w:val="3"/>
          <w:sz w:val="24"/>
          <w:szCs w:val="24"/>
          <w:lang w:eastAsia="zh-CN" w:bidi="hi-IN"/>
        </w:rPr>
        <w:t>193 543,95</w:t>
      </w:r>
      <w:r w:rsidR="006C6CE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54B3C" w:rsidRPr="00354B3C">
        <w:t xml:space="preserve"> </w:t>
      </w:r>
      <w:r w:rsidR="00C44844">
        <w:rPr>
          <w:sz w:val="24"/>
        </w:rPr>
        <w:t>р</w:t>
      </w:r>
      <w:r w:rsidR="006C6CEF">
        <w:rPr>
          <w:sz w:val="24"/>
        </w:rPr>
        <w:t>емонт фасада</w:t>
      </w:r>
      <w:r w:rsidR="00C44844">
        <w:rPr>
          <w:sz w:val="24"/>
        </w:rPr>
        <w:t xml:space="preserve"> </w:t>
      </w:r>
      <w:r w:rsidR="00C44844" w:rsidRPr="00C44844">
        <w:rPr>
          <w:sz w:val="24"/>
        </w:rPr>
        <w:t xml:space="preserve">не более </w:t>
      </w:r>
      <w:r w:rsidR="006C6CEF" w:rsidRPr="006C6CEF">
        <w:rPr>
          <w:b/>
          <w:sz w:val="24"/>
        </w:rPr>
        <w:t>12 902 930,00</w:t>
      </w:r>
      <w:r w:rsidR="00C44844" w:rsidRPr="00C44844">
        <w:rPr>
          <w:sz w:val="24"/>
        </w:rPr>
        <w:t xml:space="preserve"> </w:t>
      </w:r>
      <w:r w:rsidR="00C44844">
        <w:rPr>
          <w:sz w:val="24"/>
        </w:rPr>
        <w:t xml:space="preserve"> </w:t>
      </w:r>
      <w:r w:rsidR="00C44844" w:rsidRPr="00C44844">
        <w:rPr>
          <w:sz w:val="24"/>
        </w:rPr>
        <w:t>рублей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187A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D5B3C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4B3C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37C9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C6CEF"/>
    <w:rsid w:val="006E1272"/>
    <w:rsid w:val="007017A6"/>
    <w:rsid w:val="00720A5F"/>
    <w:rsid w:val="007268FA"/>
    <w:rsid w:val="00744310"/>
    <w:rsid w:val="00750374"/>
    <w:rsid w:val="007555A6"/>
    <w:rsid w:val="00780FCE"/>
    <w:rsid w:val="00781BA1"/>
    <w:rsid w:val="00790D73"/>
    <w:rsid w:val="00796827"/>
    <w:rsid w:val="007A2C3D"/>
    <w:rsid w:val="007A386F"/>
    <w:rsid w:val="007A4E3B"/>
    <w:rsid w:val="007A7E96"/>
    <w:rsid w:val="007B41CD"/>
    <w:rsid w:val="007B6A9C"/>
    <w:rsid w:val="007C2BA0"/>
    <w:rsid w:val="007D1971"/>
    <w:rsid w:val="007F4D94"/>
    <w:rsid w:val="00812740"/>
    <w:rsid w:val="00823A49"/>
    <w:rsid w:val="008313E2"/>
    <w:rsid w:val="00836E0C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5C6B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681C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44844"/>
    <w:rsid w:val="00C51064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145B4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C4FCE"/>
    <w:rsid w:val="00FD5BE4"/>
    <w:rsid w:val="00FE22C1"/>
    <w:rsid w:val="00FF136F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77F80-57FE-4576-96E2-1E3BF2F97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5</TotalTime>
  <Pages>1</Pages>
  <Words>299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9</cp:revision>
  <cp:lastPrinted>2023-02-01T06:27:00Z</cp:lastPrinted>
  <dcterms:created xsi:type="dcterms:W3CDTF">2024-06-19T10:18:00Z</dcterms:created>
  <dcterms:modified xsi:type="dcterms:W3CDTF">2024-07-01T12:01:00Z</dcterms:modified>
</cp:coreProperties>
</file>